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50" w:rsidRPr="00A879FC" w:rsidRDefault="00B07150" w:rsidP="00B07150">
      <w:pPr>
        <w:pStyle w:val="1"/>
      </w:pPr>
      <w:bookmarkStart w:id="0" w:name="_Toc375071055"/>
      <w:bookmarkStart w:id="1" w:name="_Toc391459010"/>
      <w:bookmarkStart w:id="2" w:name="_Toc392747627"/>
      <w:bookmarkEnd w:id="0"/>
      <w:r w:rsidRPr="00A879FC">
        <w:t>HH3C-LBV2-MIB</w:t>
      </w:r>
      <w:bookmarkEnd w:id="1"/>
      <w:bookmarkEnd w:id="2"/>
    </w:p>
    <w:p w:rsidR="00B07150" w:rsidRPr="00A879FC" w:rsidRDefault="00B07150" w:rsidP="00B07150">
      <w:r w:rsidRPr="00A879FC">
        <w:t>本节介绍</w:t>
      </w:r>
      <w:r w:rsidRPr="00A879FC">
        <w:t>HH3C-LBV2-MIB</w:t>
      </w:r>
      <w:r w:rsidRPr="00A879FC">
        <w:t>模块输出的告警信息。</w:t>
      </w:r>
    </w:p>
    <w:p w:rsidR="00B07150" w:rsidRPr="00A879FC" w:rsidRDefault="00B07150" w:rsidP="00B07150">
      <w:pPr>
        <w:pStyle w:val="3"/>
      </w:pPr>
      <w:bookmarkStart w:id="3" w:name="_Toc391459011"/>
      <w:bookmarkStart w:id="4" w:name="_Toc392747628"/>
      <w:r w:rsidRPr="00A879FC">
        <w:t>hh3cLBv2VSConnOverloadTrap</w:t>
      </w:r>
      <w:bookmarkEnd w:id="3"/>
      <w:bookmarkEnd w:id="4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1.3.6.1.4.1.25506.2.148.6.0.1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B07150" w:rsidP="001B0DC8">
            <w:pPr>
              <w:pStyle w:val="TableHeadingleft"/>
            </w:pPr>
            <w:r w:rsidRPr="00A879FC">
              <w:t>MIB</w:t>
            </w:r>
            <w:r w:rsidR="001B0DC8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1B0DC8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1B0DC8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警告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1B0DC8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FC44BA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在虚服务器当前活动连接数超载时发送。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A01F23">
        <w:tc>
          <w:tcPr>
            <w:tcW w:w="1254" w:type="dxa"/>
          </w:tcPr>
          <w:p w:rsidR="00B07150" w:rsidRPr="00A879FC" w:rsidRDefault="00B82C19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5C55FE" w:rsidRPr="00A879FC" w:rsidRDefault="00B82C19">
            <w:pPr>
              <w:pStyle w:val="ItemListinTable"/>
            </w:pPr>
            <w:r w:rsidRPr="00A879FC">
              <w:rPr>
                <w:rFonts w:hint="eastAsia"/>
              </w:rPr>
              <w:t>命令行：</w:t>
            </w:r>
            <w:r w:rsidR="003B6120" w:rsidRPr="00A01F23">
              <w:rPr>
                <w:b/>
              </w:rPr>
              <w:t>snmp-agent trap enable loadbalance</w:t>
            </w:r>
          </w:p>
          <w:p w:rsidR="005C55FE" w:rsidRPr="00A879FC" w:rsidRDefault="00B07150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A01F23">
        <w:tc>
          <w:tcPr>
            <w:tcW w:w="1254" w:type="dxa"/>
          </w:tcPr>
          <w:p w:rsidR="00B07150" w:rsidRPr="00A879FC" w:rsidRDefault="00B82C19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5C55FE" w:rsidRPr="00A879FC" w:rsidRDefault="00B82C19">
            <w:pPr>
              <w:pStyle w:val="ItemListinTable"/>
            </w:pPr>
            <w:r w:rsidRPr="00A879FC">
              <w:rPr>
                <w:rFonts w:hint="eastAsia"/>
              </w:rPr>
              <w:t>命令行</w:t>
            </w:r>
            <w:r w:rsidR="00BD6BF6" w:rsidRPr="00A879FC">
              <w:rPr>
                <w:rFonts w:hint="eastAsia"/>
              </w:rPr>
              <w:t>：</w:t>
            </w:r>
            <w:r w:rsidR="003B6120" w:rsidRPr="00A01F23">
              <w:rPr>
                <w:b/>
              </w:rPr>
              <w:t>undo snmp-agent trap enable loadbalance</w:t>
            </w:r>
          </w:p>
          <w:p w:rsidR="005C55FE" w:rsidRPr="00A879FC" w:rsidRDefault="00B07150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A01F23">
        <w:trPr>
          <w:cnfStyle w:val="100000000000"/>
        </w:trPr>
        <w:tc>
          <w:tcPr>
            <w:tcW w:w="3607" w:type="dxa"/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A01F23"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1.3.6.1.4.1.25506.2.148.3.1.1.1 (hh3cLBv2VSName)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  <w:lang w:eastAsia="en-US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  <w:lang w:eastAsia="en-US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  <w:lang w:eastAsia="en-US"/>
              </w:rPr>
              <w:t>)</w:t>
            </w:r>
          </w:p>
        </w:tc>
      </w:tr>
      <w:tr w:rsidR="00B07150" w:rsidRPr="00A879FC" w:rsidTr="00A01F23"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1.3.6.1.4.1.25506.2.148.3.1.1.2 (hh3cLBv2VSConnectionsLimit)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4C72C7" w:rsidP="005C55FE">
            <w:pPr>
              <w:pStyle w:val="TableText"/>
              <w:rPr>
                <w:lang w:eastAsia="en-US"/>
              </w:rPr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A01F23"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1.3.6.1.4.1.25506.2.148.3.2.1.1 (hh3cLBv2VSStatChassis)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A01F23"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1.3.6.1.4.1.25506.2.148.3.2.1.2 (hh3cLBv2VSStatSlot)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A01F23"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1.3.6.1.4.1.25506.2.148.3.2.1.3 (hh3cLBv2VSStatCpuid)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A01F23"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1.3.6.1.4.1.25506.2.148.3.2.1.5 (hh3cLBv2VSStatActiveConnections)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4C72C7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B07150" w:rsidP="004C72C7">
      <w:pPr>
        <w:pStyle w:val="ItemStep"/>
      </w:pPr>
      <w:r w:rsidRPr="00A879FC">
        <w:rPr>
          <w:rFonts w:hint="eastAsia"/>
        </w:rPr>
        <w:t>请检测当前访问服务的流量是否正常，或者考虑增加服务器并放大连接数限制。</w:t>
      </w:r>
    </w:p>
    <w:p w:rsidR="004C72C7" w:rsidRPr="00A879FC" w:rsidRDefault="004C72C7" w:rsidP="004C72C7">
      <w:pPr>
        <w:pStyle w:val="ItemStep"/>
      </w:pPr>
      <w:r w:rsidRPr="00A879FC">
        <w:lastRenderedPageBreak/>
        <w:t>如果问题</w:t>
      </w:r>
      <w:r w:rsidRPr="00A879FC">
        <w:rPr>
          <w:rFonts w:hint="eastAsia"/>
        </w:rPr>
        <w:t>无法解决</w:t>
      </w:r>
      <w:r w:rsidRPr="00A879FC">
        <w:t>，请联系</w:t>
      </w:r>
      <w:r w:rsidRPr="00A879FC">
        <w:t>H3C</w:t>
      </w:r>
      <w:r w:rsidRPr="00A879FC">
        <w:rPr>
          <w:rFonts w:hint="eastAsia"/>
        </w:rPr>
        <w:t>用服。</w:t>
      </w:r>
    </w:p>
    <w:p w:rsidR="00B07150" w:rsidRPr="00A879FC" w:rsidRDefault="00B07150" w:rsidP="00B07150">
      <w:pPr>
        <w:pStyle w:val="3"/>
      </w:pPr>
      <w:bookmarkStart w:id="5" w:name="_Toc391459012"/>
      <w:bookmarkStart w:id="6" w:name="_Toc392747629"/>
      <w:r w:rsidRPr="00A879FC">
        <w:t>hh3cLBv2VSConnRecoveryTrap</w:t>
      </w:r>
      <w:bookmarkEnd w:id="5"/>
      <w:bookmarkEnd w:id="6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1.3.6.1.4.1.25506.2.148.6.0.2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4C72C7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4C72C7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4C72C7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4C72C7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4C72C7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在虚服务器当前活动连接数超载恢复时发送。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A01F23">
        <w:tc>
          <w:tcPr>
            <w:tcW w:w="1254" w:type="dxa"/>
          </w:tcPr>
          <w:p w:rsidR="00B07150" w:rsidRPr="00A879FC" w:rsidRDefault="00045E25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045E25" w:rsidP="00045E25">
            <w:pPr>
              <w:pStyle w:val="ItemListinTable"/>
              <w:rPr>
                <w:lang w:eastAsia="zh-CN"/>
              </w:rPr>
            </w:pPr>
            <w:r w:rsidRPr="00A879FC">
              <w:rPr>
                <w:rFonts w:hint="eastAsia"/>
                <w:lang w:eastAsia="zh-CN"/>
              </w:rPr>
              <w:t>命令行：</w:t>
            </w:r>
            <w:r w:rsidR="00B07150" w:rsidRPr="00A01F23">
              <w:rPr>
                <w:rFonts w:hint="eastAsia"/>
                <w:b/>
                <w:lang w:eastAsia="zh-CN"/>
              </w:rPr>
              <w:t>snmp-agent trap enable loadbalance</w:t>
            </w:r>
          </w:p>
          <w:p w:rsidR="00B07150" w:rsidRPr="00A879FC" w:rsidRDefault="00B07150" w:rsidP="00045E25">
            <w:pPr>
              <w:pStyle w:val="ItemListinTable"/>
              <w:rPr>
                <w:lang w:eastAsia="zh-CN"/>
              </w:rPr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  <w:lang w:eastAsia="zh-CN"/>
              </w:rPr>
              <w:t>：将</w:t>
            </w:r>
            <w:r w:rsidRPr="00A879FC">
              <w:rPr>
                <w:rFonts w:hint="eastAsia"/>
                <w:lang w:eastAsia="zh-CN"/>
              </w:rPr>
              <w:t>hh3cLBv2TrapEnable</w:t>
            </w:r>
            <w:r w:rsidRPr="00A879FC">
              <w:rPr>
                <w:rFonts w:hint="eastAsia"/>
                <w:lang w:eastAsia="zh-CN"/>
              </w:rPr>
              <w:t>设置为</w:t>
            </w:r>
            <w:r w:rsidRPr="00A879FC">
              <w:rPr>
                <w:rFonts w:hint="eastAsia"/>
                <w:lang w:eastAsia="zh-CN"/>
              </w:rPr>
              <w:t>enabled(1)</w:t>
            </w:r>
          </w:p>
        </w:tc>
      </w:tr>
      <w:tr w:rsidR="00B07150" w:rsidRPr="00A879FC" w:rsidTr="00A01F23">
        <w:tc>
          <w:tcPr>
            <w:tcW w:w="1254" w:type="dxa"/>
          </w:tcPr>
          <w:p w:rsidR="00B07150" w:rsidRPr="00A879FC" w:rsidRDefault="00045E25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045E25" w:rsidP="00045E25">
            <w:pPr>
              <w:pStyle w:val="ItemListinTable"/>
              <w:rPr>
                <w:lang w:eastAsia="zh-CN"/>
              </w:rPr>
            </w:pPr>
            <w:r w:rsidRPr="00A879FC">
              <w:rPr>
                <w:rFonts w:hint="eastAsia"/>
                <w:lang w:eastAsia="zh-CN"/>
              </w:rPr>
              <w:t>命令行：</w:t>
            </w:r>
            <w:r w:rsidR="00B07150" w:rsidRPr="00A01F23">
              <w:rPr>
                <w:rFonts w:hint="eastAsia"/>
                <w:b/>
                <w:lang w:eastAsia="zh-CN"/>
              </w:rPr>
              <w:t>undo snmp-agent trap enable loadbalance</w:t>
            </w:r>
          </w:p>
          <w:p w:rsidR="00B07150" w:rsidRPr="00A879FC" w:rsidRDefault="00B07150" w:rsidP="00045E25">
            <w:pPr>
              <w:pStyle w:val="ItemListinTable"/>
              <w:rPr>
                <w:lang w:eastAsia="zh-CN"/>
              </w:rPr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  <w:lang w:eastAsia="zh-CN"/>
              </w:rPr>
              <w:t>：将</w:t>
            </w:r>
            <w:r w:rsidRPr="00A879FC">
              <w:rPr>
                <w:rFonts w:hint="eastAsia"/>
                <w:lang w:eastAsia="zh-CN"/>
              </w:rPr>
              <w:t>hh3cLBv2TrapEnable</w:t>
            </w:r>
            <w:r w:rsidRPr="00A879FC">
              <w:rPr>
                <w:rFonts w:hint="eastAsia"/>
                <w:lang w:eastAsia="zh-CN"/>
              </w:rPr>
              <w:t>设置为</w:t>
            </w:r>
            <w:r w:rsidRPr="00A879FC">
              <w:rPr>
                <w:rFonts w:hint="eastAsia"/>
                <w:lang w:eastAsia="zh-CN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1.3.6.1.4.1.25506.2.148.3.1.1.1 (hh3cLBv2VSName)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  <w:lang w:eastAsia="en-US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  <w:lang w:eastAsia="en-US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  <w:lang w:eastAsia="en-US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1.3.6.1.4.1.25506.2.148.3.1.1.2 (hh3cLBv2VSConnectionsLimit)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300319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1.3.6.1.4.1.25506.2.148.3.2.1.1 (hh3cLBv2VSStatChassis)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1.3.6.1.4.1.25506.2.148.3.2.1.2 (hh3cLBv2VSStatSlot)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1.3.6.1.4.1.25506.2.148.3.2.1.3 (hh3cLBv2VSStatCpuid)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1.3.6.1.4.1.25506.2.148.3.2.1.5 (hh3cLBv2VSStatActiveConnections)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300319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300319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7" w:name="_Toc391459013"/>
      <w:bookmarkStart w:id="8" w:name="_Toc392747630"/>
      <w:r w:rsidRPr="00A879FC">
        <w:t>hh3cLBv2VSConnsRateOverloadTrap</w:t>
      </w:r>
      <w:bookmarkEnd w:id="7"/>
      <w:bookmarkEnd w:id="8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  <w:keepNext/>
            </w:pPr>
            <w:r w:rsidRPr="00A879FC">
              <w:t>1.3.6.1.4.1.25506.2.148.6.0.3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B07150" w:rsidP="002A5E1C">
            <w:pPr>
              <w:pStyle w:val="TableHeadingleft"/>
            </w:pPr>
            <w:r w:rsidRPr="00A879FC">
              <w:t>MIB</w:t>
            </w:r>
            <w:r w:rsidR="002A5E1C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警告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2A5E1C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在虚服务器连接速率超载时发送。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A01F23">
        <w:tc>
          <w:tcPr>
            <w:tcW w:w="1254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2A5E1C" w:rsidP="002A5E1C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2A5E1C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A01F23">
        <w:tc>
          <w:tcPr>
            <w:tcW w:w="1254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2A5E1C" w:rsidP="002A5E1C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  <w:lang w:eastAsia="zh-CN"/>
              </w:rPr>
              <w:t>undo</w:t>
            </w:r>
            <w:r w:rsidR="00B07150" w:rsidRPr="00A01F23">
              <w:rPr>
                <w:rFonts w:hint="eastAsia"/>
                <w:b/>
              </w:rPr>
              <w:t xml:space="preserve"> snmp-agent trap enable loadbalance</w:t>
            </w:r>
          </w:p>
          <w:p w:rsidR="00B07150" w:rsidRPr="00A879FC" w:rsidRDefault="00B07150" w:rsidP="002A5E1C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1.3.6.1.4.1.25506.2.148.3.1.1.1 (hh3cLBv2VSName)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  <w:lang w:eastAsia="en-US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  <w:lang w:eastAsia="en-US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  <w:lang w:eastAsia="en-US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</w:t>
            </w:r>
            <w:r w:rsidRPr="00A879FC">
              <w:rPr>
                <w:rFonts w:hint="eastAsia"/>
              </w:rPr>
              <w:t>3</w:t>
            </w:r>
            <w:r w:rsidRPr="00A879FC">
              <w:rPr>
                <w:lang w:eastAsia="en-US"/>
              </w:rPr>
              <w:t>.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.1.3 (hh3cLBv2VSConnectionsRateLimit)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2A5E1C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1.3.6.1.4.1.25506.2.148.3.2.1.1 (hh3cLBv2VSStatChassis)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1.3.6.1.4.1.25506.2.148.3.2.1.2 (hh3cLBv2VSStatSlot)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1.3.6.1.4.1.25506.2.148.3.2.1.3 (hh3cLBv2VSStatCpuid)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1.3.6.1.4.1.25506.2.148.3.2.1.13 (hh3cLBv2VSStatConnectionsRate)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2A5E1C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B07150" w:rsidP="002A5E1C">
      <w:pPr>
        <w:pStyle w:val="ItemStep"/>
      </w:pPr>
      <w:r w:rsidRPr="00A879FC">
        <w:rPr>
          <w:rFonts w:hint="eastAsia"/>
        </w:rPr>
        <w:t>请检测当前访问服务的流量是否正常，或者考虑增加服务器并放大连接速率限制。</w:t>
      </w:r>
    </w:p>
    <w:p w:rsidR="002A5E1C" w:rsidRPr="00A879FC" w:rsidRDefault="002A5E1C" w:rsidP="002A5E1C">
      <w:pPr>
        <w:pStyle w:val="ItemStep"/>
      </w:pPr>
      <w:r w:rsidRPr="00A879FC">
        <w:t>如果问题</w:t>
      </w:r>
      <w:r w:rsidRPr="00A879FC">
        <w:rPr>
          <w:rFonts w:hint="eastAsia"/>
        </w:rPr>
        <w:t>无法解决</w:t>
      </w:r>
      <w:r w:rsidRPr="00A879FC">
        <w:t>，请联系</w:t>
      </w:r>
      <w:r w:rsidRPr="00A879FC">
        <w:t>H3C</w:t>
      </w:r>
      <w:r w:rsidRPr="00A879FC">
        <w:rPr>
          <w:rFonts w:hint="eastAsia"/>
        </w:rPr>
        <w:t>用服。</w:t>
      </w:r>
    </w:p>
    <w:p w:rsidR="00B07150" w:rsidRPr="00A879FC" w:rsidRDefault="00B07150" w:rsidP="00B07150">
      <w:pPr>
        <w:pStyle w:val="3"/>
      </w:pPr>
      <w:bookmarkStart w:id="9" w:name="_Toc391459014"/>
      <w:bookmarkStart w:id="10" w:name="_Toc392747631"/>
      <w:r w:rsidRPr="00A879FC">
        <w:t>hh3cLBv2VSConnsRateRecoveryTrap</w:t>
      </w:r>
      <w:bookmarkEnd w:id="9"/>
      <w:bookmarkEnd w:id="10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  <w:keepNext/>
            </w:pPr>
            <w:r w:rsidRPr="00A879FC">
              <w:t>1.3.6.1.4.1.25506.2.148.6.0.4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B07150" w:rsidP="002A5E1C">
            <w:pPr>
              <w:pStyle w:val="TableHeadingleft"/>
            </w:pPr>
            <w:r w:rsidRPr="00A879FC">
              <w:t>MIB</w:t>
            </w:r>
            <w:r w:rsidR="002A5E1C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2A5E1C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A25B06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在虚服务器连接速率超载恢复时发送。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A01F23">
        <w:tc>
          <w:tcPr>
            <w:tcW w:w="1254" w:type="dxa"/>
          </w:tcPr>
          <w:p w:rsidR="00B07150" w:rsidRPr="00A879FC" w:rsidRDefault="00A25B06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A25B06" w:rsidP="00A25B06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A25B06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A01F23">
        <w:tc>
          <w:tcPr>
            <w:tcW w:w="1254" w:type="dxa"/>
          </w:tcPr>
          <w:p w:rsidR="00B07150" w:rsidRPr="00A879FC" w:rsidRDefault="00A25B06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A25B06" w:rsidP="00A25B06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A25B06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1.3.6.1.4.1.25506.2.148.3.1.1.1 (hh3cLBv2VSName)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</w:t>
            </w:r>
            <w:r w:rsidRPr="00A879FC">
              <w:rPr>
                <w:rFonts w:hint="eastAsia"/>
              </w:rPr>
              <w:t>3</w:t>
            </w:r>
            <w:r w:rsidRPr="00A879FC">
              <w:rPr>
                <w:lang w:eastAsia="en-US"/>
              </w:rPr>
              <w:t>.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.1.3 (hh3cLBv2VSConnectionsRateLimit)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A25B06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1.3.6.1.4.1.25506.2.148.3.2.1.1 (hh3cLBv2VSStatChassis)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1.3.6.1.4.1.25506.2.148.3.2.1.2 (hh3cLBv2VSStatSlot)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1.3.6.1.4.1.25506.2.148.3.2.1.3 (hh3cLBv2VSStatCpuid)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1.3.6.1.4.1.25506.2.148.3.2.1.13 (hh3cLBv2VSStatConnectionsRate)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A25B06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A25B06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11" w:name="_Toc391459015"/>
      <w:bookmarkStart w:id="12" w:name="_Toc392747632"/>
      <w:r w:rsidRPr="00A879FC">
        <w:t>hh3cLBv2VSActiveTrap</w:t>
      </w:r>
      <w:bookmarkEnd w:id="11"/>
      <w:bookmarkEnd w:id="12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  <w:keepNext/>
            </w:pPr>
            <w:r w:rsidRPr="00A879FC">
              <w:t>1.3.6.1.4.1.25506.2.148.6.0.5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B07150" w:rsidP="00A25B06">
            <w:pPr>
              <w:pStyle w:val="TableHeadingleft"/>
            </w:pPr>
            <w:r w:rsidRPr="00A879FC">
              <w:t>MIB</w:t>
            </w:r>
            <w:r w:rsidR="00A25B06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  <w:keepNext/>
            </w:pPr>
            <w:r w:rsidRPr="00A879FC">
              <w:t>hh3c-lbv2.mib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A25B06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A25B06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A25B06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A25B06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在虚服务器状态变为可用时发送。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A01F23">
        <w:tc>
          <w:tcPr>
            <w:tcW w:w="1254" w:type="dxa"/>
          </w:tcPr>
          <w:p w:rsidR="00B07150" w:rsidRPr="00A879FC" w:rsidRDefault="00A25B06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A25B06" w:rsidP="00A25B06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A25B06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A01F23">
        <w:tc>
          <w:tcPr>
            <w:tcW w:w="1254" w:type="dxa"/>
          </w:tcPr>
          <w:p w:rsidR="00B07150" w:rsidRPr="00A879FC" w:rsidRDefault="00A25B06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A25B06" w:rsidP="00A25B06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A25B06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1.3.6.1.4.1.25506.2.148.3.1.1.1 (hh3cLBv2VSName)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A25B06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13" w:name="_Toc391459016"/>
      <w:bookmarkStart w:id="14" w:name="_Toc392747633"/>
      <w:r w:rsidRPr="00A879FC">
        <w:t>hh3cLBv2VSInactiveTrap</w:t>
      </w:r>
      <w:bookmarkEnd w:id="13"/>
      <w:bookmarkEnd w:id="14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1.3.6.1.4.1.25506.2.148.6.0.6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重要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在虚服务器状态变为不可用时发送。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A01F23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A01F23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1.3.6.1.4.1.25506.2.148.3.1.1.1 (hh3cLBv2VSName)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5C55FE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15" w:name="_Toc391459017"/>
      <w:bookmarkStart w:id="16" w:name="_Toc392747634"/>
      <w:r w:rsidRPr="00A879FC">
        <w:t>hh3cLBv2RSAvailableTrap</w:t>
      </w:r>
      <w:bookmarkEnd w:id="15"/>
      <w:bookmarkEnd w:id="16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1.3.6.1.4.1.25506.2.148.6.0.7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A01F23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在实服务器状态变为可用时发送。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A01F23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A01F23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A01F23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1.3.6.1.4.1.25506.2.148.4.1.1.1 (hh3cLBv2RSName)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5C55FE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17" w:name="_Toc391459018"/>
      <w:bookmarkStart w:id="18" w:name="_Toc392747635"/>
      <w:r w:rsidRPr="00A879FC">
        <w:t>hh3cLBv2RSUnavailableTrap</w:t>
      </w:r>
      <w:bookmarkEnd w:id="17"/>
      <w:bookmarkEnd w:id="18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1.3.6.1.4.1.25506.2.148.6.0.8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重要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在实服务器状态变为不可用时发送。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1.3.6.1.4.1.25506.2.148.4.1.1.1 (hh3cLBv2RSName)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B07150" w:rsidP="005C55FE">
      <w:pPr>
        <w:pStyle w:val="ItemStep"/>
      </w:pPr>
      <w:r w:rsidRPr="00A879FC">
        <w:rPr>
          <w:rFonts w:hint="eastAsia"/>
        </w:rPr>
        <w:t>请检查检测服务器的可用性与网络的可达性。</w:t>
      </w:r>
    </w:p>
    <w:p w:rsidR="005C55FE" w:rsidRPr="00A879FC" w:rsidRDefault="005C55FE" w:rsidP="005C55FE">
      <w:pPr>
        <w:pStyle w:val="ItemStep"/>
      </w:pPr>
      <w:r w:rsidRPr="00A879FC">
        <w:t>如果问题</w:t>
      </w:r>
      <w:r w:rsidRPr="00A879FC">
        <w:rPr>
          <w:rFonts w:hint="eastAsia"/>
        </w:rPr>
        <w:t>无法解决</w:t>
      </w:r>
      <w:r w:rsidRPr="00A879FC">
        <w:t>，请联系</w:t>
      </w:r>
      <w:r w:rsidRPr="00A879FC">
        <w:t>H3C</w:t>
      </w:r>
      <w:r w:rsidRPr="00A879FC">
        <w:rPr>
          <w:rFonts w:hint="eastAsia"/>
        </w:rPr>
        <w:t>用服。</w:t>
      </w:r>
    </w:p>
    <w:p w:rsidR="00B07150" w:rsidRPr="00A879FC" w:rsidRDefault="00B07150" w:rsidP="00B07150">
      <w:pPr>
        <w:pStyle w:val="3"/>
      </w:pPr>
      <w:bookmarkStart w:id="19" w:name="_Toc391459019"/>
      <w:bookmarkStart w:id="20" w:name="_Toc392747636"/>
      <w:r w:rsidRPr="00A879FC">
        <w:t>hh3cLBv2SFActiveTrap</w:t>
      </w:r>
      <w:bookmarkEnd w:id="19"/>
      <w:bookmarkEnd w:id="20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1.3.6.1.4.1.25506.2.148.6.0.9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在实服务器组状态变为可用时发送。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1.3.6.1.4.1.25506.2.148.5.1.1.1 (hh3cLBv2SFName)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5C55FE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21" w:name="_Toc391459020"/>
      <w:bookmarkStart w:id="22" w:name="_Toc392747637"/>
      <w:r w:rsidRPr="00A879FC">
        <w:t>hh3cLBv2SFInactiveTrap</w:t>
      </w:r>
      <w:bookmarkEnd w:id="21"/>
      <w:bookmarkEnd w:id="22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1.3.6.1.4.1.25506.2.148.6.0.10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重要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在实服务器组状态变为不可用时发送。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1.3.6.1.4.1.25506.2.148.5.1.1.1 (hh3cLBv2SFName)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B07150" w:rsidP="005C55FE">
      <w:pPr>
        <w:pStyle w:val="ItemStep"/>
      </w:pPr>
      <w:r w:rsidRPr="00A879FC">
        <w:rPr>
          <w:rFonts w:hint="eastAsia"/>
        </w:rPr>
        <w:t>请修复故障实服务器或添加可用实服务器。</w:t>
      </w:r>
    </w:p>
    <w:p w:rsidR="005C55FE" w:rsidRPr="00A879FC" w:rsidRDefault="005C55FE" w:rsidP="005C55FE">
      <w:pPr>
        <w:pStyle w:val="ItemStep"/>
      </w:pPr>
      <w:r w:rsidRPr="00A879FC">
        <w:t>如果问题</w:t>
      </w:r>
      <w:r w:rsidRPr="00A879FC">
        <w:rPr>
          <w:rFonts w:hint="eastAsia"/>
        </w:rPr>
        <w:t>无法解决</w:t>
      </w:r>
      <w:r w:rsidRPr="00A879FC">
        <w:t>，请联系</w:t>
      </w:r>
      <w:r w:rsidRPr="00A879FC">
        <w:t>H3C</w:t>
      </w:r>
      <w:r w:rsidRPr="00A879FC">
        <w:rPr>
          <w:rFonts w:hint="eastAsia"/>
        </w:rPr>
        <w:t>用服。</w:t>
      </w:r>
    </w:p>
    <w:p w:rsidR="00B07150" w:rsidRPr="00A879FC" w:rsidRDefault="00B07150" w:rsidP="00B07150">
      <w:pPr>
        <w:pStyle w:val="3"/>
      </w:pPr>
      <w:bookmarkStart w:id="23" w:name="_Toc391459021"/>
      <w:bookmarkStart w:id="24" w:name="_Toc392747638"/>
      <w:r w:rsidRPr="00A879FC">
        <w:t>hh3cLBv2ActionInUseSFChangeTrap</w:t>
      </w:r>
      <w:bookmarkEnd w:id="23"/>
      <w:bookmarkEnd w:id="24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1.3.6.1.4.1.25506.2.148.6.0.11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</w:t>
      </w:r>
      <w:r w:rsidR="00B07150" w:rsidRPr="00A879FC">
        <w:rPr>
          <w:rFonts w:hint="eastAsia"/>
        </w:rPr>
        <w:t>ACTION</w:t>
      </w:r>
      <w:r w:rsidR="00B07150" w:rsidRPr="00A879FC">
        <w:rPr>
          <w:rFonts w:hint="eastAsia"/>
        </w:rPr>
        <w:t>引用的在用实服务器组发生了主备切换时发送。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1.3.6.1.4.1.25506.2.148.2.1.1.1 (hh3cLBv2ActionName)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1.3.6.1.4.1.25506.2.148.2.1.1.2 (hh3cLBv2ActionDefaultSF)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(0..63)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1.3.6.1.4.1.25506.2.148.2.1.1.3 (hh3cLBv2ActionBackupSF)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(0..63)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1.3.6.1.4.1.25506.2.148.2.1.1.4 (hh3cLBv2ActionInUseSF)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(0..63)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5C55FE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25" w:name="_Toc391459022"/>
      <w:bookmarkStart w:id="26" w:name="_Toc392747639"/>
      <w:r w:rsidRPr="00A879FC">
        <w:t>hh3cLBv2VSInUseSFChangeTrap</w:t>
      </w:r>
      <w:bookmarkEnd w:id="25"/>
      <w:bookmarkEnd w:id="26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  <w:keepNext/>
            </w:pPr>
            <w:r w:rsidRPr="00A879FC">
              <w:t>1.3.6.1.4.1.25506.2.148.6.0.12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在虚服务器引用的实服务器组发生了主备切换时发送。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1.3.6.1.4.1.25506.2.148.3.1.1.1 (hh3cLBv2VSName)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1.3.6.1.4.1.25506.2.148.3.1.1.4 (hh3cLBv2VSDefaultSF)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(0..63)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1.3.6.1.4.1.25506.2.148.3.1.1.5 (hh3cLBv2VSBackupSF)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(0..63)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1.3.6.1.4.1.25506.2.148.3.1.1.6 (hh3cLBv2VSInUseSF)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(0..63)</w:t>
            </w:r>
            <w:r w:rsidRPr="00A879FC">
              <w:rPr>
                <w:rFonts w:hint="eastAsia"/>
              </w:rPr>
              <w:t>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5C55FE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27" w:name="_Toc391459023"/>
      <w:bookmarkStart w:id="28" w:name="_Toc392747640"/>
      <w:r w:rsidRPr="00A879FC">
        <w:t>hh3cLBv2RSConnOverloadTrap</w:t>
      </w:r>
      <w:bookmarkEnd w:id="27"/>
      <w:bookmarkEnd w:id="28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1.3.6.1.4.1.25506.2.148.6.0.13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警告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在实服务器当前活动连接数超载时发送。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5C55FE" w:rsidP="005C55FE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5C55FE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1.3.6.1.4.1.25506.2.148.4.1.1.1 (hh3cLBv2RSName)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1.3.6.1.4.1.25506.2.148.4.1.1.3 (hh3cLBv2RSConnectionsLimit)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5C55FE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1.3.6.1.4.1.25506.2.148.4.2.1.1 (hh3cLBv2RSStatChassis)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1.3.6.1.4.1.25506.2.148.4.2.1.2 (hh3cLBv2RSStatSlot)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1.3.6.1.4.1.25506.2.148.4.2.1.3 (hh3cLBv2RSStatCpuid)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1.3.6.1.4.1.25506.2.148.4.2.1.5 (hh3cLBv2RSStatActiveConnections)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5C55FE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B07150" w:rsidP="005C55FE">
      <w:pPr>
        <w:pStyle w:val="ItemStep"/>
      </w:pPr>
      <w:r w:rsidRPr="00A879FC">
        <w:rPr>
          <w:rFonts w:hint="eastAsia"/>
        </w:rPr>
        <w:t>请检查调度算法及相关配置是否正确，或者增加服务器。</w:t>
      </w:r>
    </w:p>
    <w:p w:rsidR="005C55FE" w:rsidRPr="00A879FC" w:rsidRDefault="005C55FE" w:rsidP="005C55FE">
      <w:pPr>
        <w:pStyle w:val="ItemStep"/>
      </w:pPr>
      <w:r w:rsidRPr="00A879FC">
        <w:t>如果问题</w:t>
      </w:r>
      <w:r w:rsidRPr="00A879FC">
        <w:rPr>
          <w:rFonts w:hint="eastAsia"/>
        </w:rPr>
        <w:t>无法解决</w:t>
      </w:r>
      <w:r w:rsidRPr="00A879FC">
        <w:t>，请联系</w:t>
      </w:r>
      <w:r w:rsidRPr="00A879FC">
        <w:t>H3C</w:t>
      </w:r>
      <w:r w:rsidRPr="00A879FC">
        <w:rPr>
          <w:rFonts w:hint="eastAsia"/>
        </w:rPr>
        <w:t>用服。</w:t>
      </w:r>
    </w:p>
    <w:p w:rsidR="00B07150" w:rsidRPr="00A879FC" w:rsidRDefault="00B07150" w:rsidP="00B07150">
      <w:pPr>
        <w:pStyle w:val="3"/>
      </w:pPr>
      <w:bookmarkStart w:id="29" w:name="_Toc391459024"/>
      <w:bookmarkStart w:id="30" w:name="_Toc392747641"/>
      <w:r w:rsidRPr="00A879FC">
        <w:t>hh3cLBv2RSConnRecoveryTrap</w:t>
      </w:r>
      <w:bookmarkEnd w:id="29"/>
      <w:bookmarkEnd w:id="30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1.3.6.1.4.1.25506.2.148.6.0.14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MIB</w:t>
            </w:r>
            <w:r w:rsidR="005C55FE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5C55FE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5C55FE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在实服务器当前活动连接数超载恢复时发送。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197D18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197D18" w:rsidP="00197D18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197D18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197D18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197D18" w:rsidP="00197D18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197D18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1.3.6.1.4.1.25506.2.148.4.1.1.1 (hh3cLBv2RSName)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  <w:lang w:eastAsia="en-US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  <w:lang w:eastAsia="en-US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  <w:lang w:eastAsia="en-US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1.3.6.1.4.1.25506.2.148.4.1.1.3 (hh3cLBv2RSConnectionsLimit)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197D18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1.3.6.1.4.1.25506.2.148.4.2.1.1 (hh3cLBv2RSStatChassis)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1.3.6.1.4.1.25506.2.148.4.2.1.2 (hh3cLBv2RSStatSlot)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1.3.6.1.4.1.25506.2.148.4.2.1.3 (hh3cLBv2RSStatCpuid)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1.3.6.1.4.1.25506.2.148.4.2.1.5 (hh3cLBv2RSStatActiveConnections)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197D18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197D18" w:rsidP="00B07150">
      <w:r w:rsidRPr="00A879FC">
        <w:rPr>
          <w:rFonts w:hint="eastAsia"/>
        </w:rPr>
        <w:t>无需处理。</w:t>
      </w:r>
    </w:p>
    <w:p w:rsidR="00B07150" w:rsidRPr="00A879FC" w:rsidRDefault="00B07150" w:rsidP="00B07150">
      <w:pPr>
        <w:pStyle w:val="3"/>
      </w:pPr>
      <w:bookmarkStart w:id="31" w:name="_Toc391459025"/>
      <w:bookmarkStart w:id="32" w:name="_Toc392747642"/>
      <w:r w:rsidRPr="00A879FC">
        <w:t>hh3cLBv2RSConnsRateOverloadTrap</w:t>
      </w:r>
      <w:bookmarkEnd w:id="31"/>
      <w:bookmarkEnd w:id="32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1.3.6.1.4.1.25506.2.148.6.0.15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E86B85">
            <w:pPr>
              <w:pStyle w:val="TableHeadingleft"/>
            </w:pPr>
            <w:r w:rsidRPr="00A879FC">
              <w:t>MIB</w:t>
            </w:r>
            <w:r w:rsidR="00E86B85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警告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E86B85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在实服务器连接速率超载时发送。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E86B85" w:rsidP="000A1F37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0A1F37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E86B85" w:rsidP="000A1F37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0A1F37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1.3.6.1.4.1.25506.2.148.4.1.1.1 (hh3cLBv2RSName)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1.3.6.1.4.1.25506.2.148.4.1.1.3 (hh3cLBv2RSConnectionsLimit)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E86B85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1.3.6.1.4.1.25506.2.148.4.2.1.1 (hh3cLBv2RSStatChassis)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1.3.6.1.4.1.25506.2.148.4.2.1.2 (hh3cLBv2RSStatSlot)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1.3.6.1.4.1.25506.2.148.4.2.1.3 (hh3cLBv2RSStatCpuid)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1.3.6.1.4.1.25506.2.148.4.2.1.13 (hh3cLBv2RSStatConnectionsRate)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E86B85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B07150" w:rsidRPr="00A879FC" w:rsidRDefault="00B07150" w:rsidP="00E86B85">
      <w:pPr>
        <w:pStyle w:val="ItemStep"/>
      </w:pPr>
      <w:r w:rsidRPr="00A879FC">
        <w:rPr>
          <w:rFonts w:hint="eastAsia"/>
        </w:rPr>
        <w:t>请检查调度算法及相关配置是否正确，或者增加服务器。</w:t>
      </w:r>
    </w:p>
    <w:p w:rsidR="00E86B85" w:rsidRPr="00A879FC" w:rsidRDefault="00E86B85" w:rsidP="00E86B85">
      <w:pPr>
        <w:pStyle w:val="ItemStep"/>
      </w:pPr>
      <w:r w:rsidRPr="00A879FC">
        <w:t>如果问题</w:t>
      </w:r>
      <w:r w:rsidRPr="00A879FC">
        <w:rPr>
          <w:rFonts w:hint="eastAsia"/>
        </w:rPr>
        <w:t>无法解决</w:t>
      </w:r>
      <w:r w:rsidRPr="00A879FC">
        <w:t>，请联系</w:t>
      </w:r>
      <w:r w:rsidRPr="00A879FC">
        <w:t>H3C</w:t>
      </w:r>
      <w:r w:rsidRPr="00A879FC">
        <w:rPr>
          <w:rFonts w:hint="eastAsia"/>
        </w:rPr>
        <w:t>用服。</w:t>
      </w:r>
    </w:p>
    <w:p w:rsidR="00B07150" w:rsidRPr="00A879FC" w:rsidRDefault="00B07150" w:rsidP="00B07150">
      <w:pPr>
        <w:pStyle w:val="3"/>
      </w:pPr>
      <w:bookmarkStart w:id="33" w:name="_Toc391459026"/>
      <w:bookmarkStart w:id="34" w:name="_Toc392747643"/>
      <w:r w:rsidRPr="00A879FC">
        <w:t>hh3cLBv2RSConnsRateRecoveryTrap</w:t>
      </w:r>
      <w:bookmarkEnd w:id="33"/>
      <w:bookmarkEnd w:id="34"/>
    </w:p>
    <w:p w:rsidR="00B07150" w:rsidRPr="00A879FC" w:rsidRDefault="00B07150" w:rsidP="00B07150">
      <w:pPr>
        <w:pStyle w:val="Command"/>
      </w:pPr>
      <w:r w:rsidRPr="00A879FC"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B07150" w:rsidRPr="00A879FC" w:rsidTr="002A744C">
        <w:tc>
          <w:tcPr>
            <w:tcW w:w="1810" w:type="dxa"/>
          </w:tcPr>
          <w:p w:rsidR="00B07150" w:rsidRPr="00A879FC" w:rsidRDefault="00B07150" w:rsidP="005C55FE">
            <w:pPr>
              <w:pStyle w:val="TableHeadingleft"/>
            </w:pPr>
            <w:r w:rsidRPr="00A879FC">
              <w:t>OID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1.3.6.1.4.1.25506.2.148.6.0.16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B07150" w:rsidP="00E86B85">
            <w:pPr>
              <w:pStyle w:val="TableHeadingleft"/>
            </w:pPr>
            <w:r w:rsidRPr="00A879FC">
              <w:t>MIB</w:t>
            </w:r>
            <w:r w:rsidR="00E86B85" w:rsidRPr="00A879F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hh3c-lbv2.mib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t>-</w:t>
            </w:r>
          </w:p>
        </w:tc>
      </w:tr>
      <w:tr w:rsidR="00B07150" w:rsidRPr="00A879FC" w:rsidTr="002A744C">
        <w:tc>
          <w:tcPr>
            <w:tcW w:w="1810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B07150" w:rsidRPr="00A879FC" w:rsidRDefault="00B07150" w:rsidP="005C55FE">
            <w:pPr>
              <w:pStyle w:val="TableText"/>
            </w:pPr>
            <w:r w:rsidRPr="00A879FC">
              <w:rPr>
                <w:rFonts w:hint="eastAsia"/>
              </w:rPr>
              <w:t>开启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【描述】</w:t>
      </w:r>
    </w:p>
    <w:p w:rsidR="00B07150" w:rsidRPr="00A879FC" w:rsidRDefault="00E86B85" w:rsidP="00B07150">
      <w:r w:rsidRPr="00A879FC">
        <w:rPr>
          <w:rFonts w:hint="eastAsia"/>
        </w:rPr>
        <w:t>此告警</w:t>
      </w:r>
      <w:r w:rsidR="00B07150" w:rsidRPr="00A879FC">
        <w:rPr>
          <w:rFonts w:hint="eastAsia"/>
        </w:rPr>
        <w:t>在实服务器连接速率超载恢复时发送。</w:t>
      </w:r>
    </w:p>
    <w:p w:rsidR="00B07150" w:rsidRPr="00A879FC" w:rsidRDefault="00B07150" w:rsidP="00B07150">
      <w:pPr>
        <w:pStyle w:val="Command"/>
      </w:pPr>
      <w:r w:rsidRPr="00A879FC"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B07150" w:rsidRPr="00A879FC" w:rsidTr="002A744C">
        <w:tc>
          <w:tcPr>
            <w:tcW w:w="1254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B07150" w:rsidRPr="00A879FC" w:rsidRDefault="00E86B85" w:rsidP="000A1F37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snmp-agent trap enable loadbalance</w:t>
            </w:r>
          </w:p>
          <w:p w:rsidR="00B07150" w:rsidRPr="00A879FC" w:rsidRDefault="00B07150" w:rsidP="000A1F37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enabled(1)</w:t>
            </w:r>
          </w:p>
        </w:tc>
      </w:tr>
      <w:tr w:rsidR="00B07150" w:rsidRPr="00A879FC" w:rsidTr="002A744C">
        <w:tc>
          <w:tcPr>
            <w:tcW w:w="1254" w:type="dxa"/>
          </w:tcPr>
          <w:p w:rsidR="00B07150" w:rsidRPr="00A879FC" w:rsidRDefault="00E86B85" w:rsidP="005C55FE">
            <w:pPr>
              <w:pStyle w:val="TableHeadingleft"/>
            </w:pPr>
            <w:r w:rsidRPr="00A879F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B07150" w:rsidRPr="00A879FC" w:rsidRDefault="00E86B85" w:rsidP="000A1F37">
            <w:pPr>
              <w:pStyle w:val="ItemListinTable"/>
            </w:pPr>
            <w:r w:rsidRPr="00A879FC">
              <w:rPr>
                <w:rFonts w:hint="eastAsia"/>
                <w:lang w:eastAsia="zh-CN"/>
              </w:rPr>
              <w:t>命令行</w:t>
            </w:r>
            <w:r w:rsidRPr="00A879FC">
              <w:rPr>
                <w:rFonts w:hint="eastAsia"/>
              </w:rPr>
              <w:t>：</w:t>
            </w:r>
            <w:r w:rsidR="00B07150" w:rsidRPr="002A744C">
              <w:rPr>
                <w:rFonts w:hint="eastAsia"/>
                <w:b/>
              </w:rPr>
              <w:t>undo snmp-agent trap enable loadbalance</w:t>
            </w:r>
          </w:p>
          <w:p w:rsidR="00B07150" w:rsidRPr="00A879FC" w:rsidRDefault="00B07150" w:rsidP="000A1F37">
            <w:pPr>
              <w:pStyle w:val="ItemListinTable"/>
            </w:pP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：将</w:t>
            </w:r>
            <w:r w:rsidRPr="00A879FC">
              <w:rPr>
                <w:rFonts w:hint="eastAsia"/>
              </w:rPr>
              <w:t>hh3cLBv2TrapEnable</w:t>
            </w:r>
            <w:r w:rsidRPr="00A879FC">
              <w:rPr>
                <w:rFonts w:hint="eastAsia"/>
              </w:rPr>
              <w:t>设置为</w:t>
            </w:r>
            <w:r w:rsidRPr="00A879FC">
              <w:rPr>
                <w:rFonts w:hint="eastAsia"/>
              </w:rPr>
              <w:t>disabled(2)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07150" w:rsidRPr="00A879FC" w:rsidTr="00C8158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OID</w:t>
            </w:r>
            <w:r w:rsidRPr="00A879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07150" w:rsidRPr="00A879FC" w:rsidRDefault="00B07150" w:rsidP="005C55FE">
            <w:pPr>
              <w:pStyle w:val="TableHeading"/>
              <w:rPr>
                <w:lang w:eastAsia="en-US"/>
              </w:rPr>
            </w:pPr>
            <w:r w:rsidRPr="00A879FC">
              <w:rPr>
                <w:lang w:eastAsia="en-US"/>
              </w:rPr>
              <w:t>取值范围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1.3.6.1.4.1.25506.2.148.4.1.1.1 (hh3cLBv2RSName)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OCTET STRING</w:t>
            </w:r>
            <w:r w:rsidRPr="00A879FC">
              <w:rPr>
                <w:rFonts w:hint="eastAsia"/>
                <w:lang w:eastAsia="en-US"/>
              </w:rPr>
              <w:t xml:space="preserve"> (SIZE </w:t>
            </w:r>
            <w:r w:rsidRPr="00A879FC">
              <w:rPr>
                <w:lang w:eastAsia="en-US"/>
              </w:rPr>
              <w:t>(</w:t>
            </w:r>
            <w:r w:rsidRPr="00A879FC">
              <w:rPr>
                <w:rFonts w:hint="eastAsia"/>
                <w:lang w:eastAsia="en-US"/>
              </w:rPr>
              <w:t>1</w:t>
            </w:r>
            <w:r w:rsidRPr="00A879FC">
              <w:rPr>
                <w:lang w:eastAsia="en-US"/>
              </w:rPr>
              <w:t>..63)</w:t>
            </w:r>
            <w:r w:rsidRPr="00A879FC">
              <w:rPr>
                <w:rFonts w:hint="eastAsia"/>
                <w:lang w:eastAsia="en-US"/>
              </w:rPr>
              <w:t>)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1.3.6.1.4.1.25506.2.148.4.1.1.3 (hh3cLBv2RSConnectionsLimit)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0A1F37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1.3.6.1.4.1.25506.2.148.4.2.1.1 (hh3cLBv2RSStatChassis)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1.3.6.1.4.1.25506.2.148.4.2.1.2 (hh3cLBv2RSStatSlot)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1.3.6.1.4.1.25506.2.148.4.2.1.3 (hh3cLBv2RSStatCpuid)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0..255</w:t>
            </w:r>
          </w:p>
        </w:tc>
      </w:tr>
      <w:tr w:rsidR="00B07150" w:rsidRPr="00A879FC" w:rsidTr="00C81587">
        <w:trPr>
          <w:cantSplit/>
        </w:trPr>
        <w:tc>
          <w:tcPr>
            <w:tcW w:w="3607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1.3.6.1.4.1.25506.2.148.4.2.1.13 (hh3cLBv2RSStatConnectionsRate)</w:t>
            </w:r>
          </w:p>
        </w:tc>
        <w:tc>
          <w:tcPr>
            <w:tcW w:w="2045" w:type="dxa"/>
          </w:tcPr>
          <w:p w:rsidR="00B07150" w:rsidRPr="00A879FC" w:rsidRDefault="00B07150" w:rsidP="005C55FE">
            <w:pPr>
              <w:pStyle w:val="TableText"/>
              <w:rPr>
                <w:lang w:eastAsia="en-US"/>
              </w:rPr>
            </w:pPr>
            <w:r w:rsidRPr="00A879FC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B07150" w:rsidRPr="00A879FC" w:rsidRDefault="000A1F37" w:rsidP="005C55FE">
            <w:pPr>
              <w:pStyle w:val="TableText"/>
            </w:pPr>
            <w:r w:rsidRPr="00A879FC">
              <w:rPr>
                <w:rFonts w:hint="eastAsia"/>
              </w:rPr>
              <w:t>同</w:t>
            </w:r>
            <w:r w:rsidRPr="00A879FC">
              <w:rPr>
                <w:rFonts w:hint="eastAsia"/>
              </w:rPr>
              <w:t>MIB</w:t>
            </w:r>
            <w:r w:rsidRPr="00A879FC">
              <w:rPr>
                <w:rFonts w:hint="eastAsia"/>
              </w:rPr>
              <w:t>标准取值</w:t>
            </w:r>
          </w:p>
        </w:tc>
      </w:tr>
    </w:tbl>
    <w:p w:rsidR="00B07150" w:rsidRPr="00A879FC" w:rsidRDefault="00B07150" w:rsidP="00B07150"/>
    <w:p w:rsidR="00B07150" w:rsidRPr="00A879FC" w:rsidRDefault="00B07150" w:rsidP="00B07150">
      <w:pPr>
        <w:pStyle w:val="Command"/>
      </w:pPr>
      <w:r w:rsidRPr="00A879FC">
        <w:t>【处理建议】</w:t>
      </w:r>
    </w:p>
    <w:p w:rsidR="00887319" w:rsidRPr="00A879FC" w:rsidRDefault="000A1F37" w:rsidP="0044780D">
      <w:r w:rsidRPr="00A879FC">
        <w:rPr>
          <w:rFonts w:hint="eastAsia"/>
        </w:rPr>
        <w:t>无需处理。</w:t>
      </w:r>
    </w:p>
    <w:sectPr w:rsidR="00887319" w:rsidRPr="00A879FC" w:rsidSect="00C81587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67A" w:rsidRDefault="005B767A">
      <w:r>
        <w:separator/>
      </w:r>
    </w:p>
  </w:endnote>
  <w:endnote w:type="continuationSeparator" w:id="0">
    <w:p w:rsidR="005B767A" w:rsidRDefault="005B7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C81587" w:rsidRPr="00020766" w:rsidRDefault="00860071" w:rsidP="00020766">
        <w:pPr>
          <w:pStyle w:val="a5"/>
        </w:pPr>
        <w:r w:rsidRPr="00860071">
          <w:fldChar w:fldCharType="begin"/>
        </w:r>
        <w:r w:rsidR="00C81587">
          <w:instrText>PAGE   \* MERGEFORMAT</w:instrText>
        </w:r>
        <w:r w:rsidRPr="00860071">
          <w:fldChar w:fldCharType="separate"/>
        </w:r>
        <w:r w:rsidR="00384F3D" w:rsidRPr="00384F3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67A" w:rsidRDefault="005B767A">
      <w:r>
        <w:separator/>
      </w:r>
    </w:p>
  </w:footnote>
  <w:footnote w:type="continuationSeparator" w:id="0">
    <w:p w:rsidR="005B767A" w:rsidRDefault="005B76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3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5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E2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1F37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97D18"/>
    <w:rsid w:val="001A3764"/>
    <w:rsid w:val="001A482A"/>
    <w:rsid w:val="001A7BF6"/>
    <w:rsid w:val="001B0DC8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17FC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20AC"/>
    <w:rsid w:val="002A451A"/>
    <w:rsid w:val="002A5E1C"/>
    <w:rsid w:val="002A744C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0319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2A1D"/>
    <w:rsid w:val="00373748"/>
    <w:rsid w:val="00375210"/>
    <w:rsid w:val="003774C4"/>
    <w:rsid w:val="003776F1"/>
    <w:rsid w:val="00382E2E"/>
    <w:rsid w:val="00384501"/>
    <w:rsid w:val="00384F3D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B6120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C72C7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EC7"/>
    <w:rsid w:val="00570FFD"/>
    <w:rsid w:val="005778AC"/>
    <w:rsid w:val="00581678"/>
    <w:rsid w:val="00595DEB"/>
    <w:rsid w:val="0059748F"/>
    <w:rsid w:val="005A09A6"/>
    <w:rsid w:val="005A0F8A"/>
    <w:rsid w:val="005A1F18"/>
    <w:rsid w:val="005A2730"/>
    <w:rsid w:val="005A4B05"/>
    <w:rsid w:val="005B06AB"/>
    <w:rsid w:val="005B5F26"/>
    <w:rsid w:val="005B767A"/>
    <w:rsid w:val="005C08C7"/>
    <w:rsid w:val="005C4377"/>
    <w:rsid w:val="005C55FE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B48EE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60071"/>
    <w:rsid w:val="0087187C"/>
    <w:rsid w:val="0087204F"/>
    <w:rsid w:val="00872C96"/>
    <w:rsid w:val="008735CF"/>
    <w:rsid w:val="0087376F"/>
    <w:rsid w:val="008765A6"/>
    <w:rsid w:val="008778F4"/>
    <w:rsid w:val="00881BDE"/>
    <w:rsid w:val="00883277"/>
    <w:rsid w:val="008838E8"/>
    <w:rsid w:val="00884C4E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6B4A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2CBD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01F23"/>
    <w:rsid w:val="00A22DF9"/>
    <w:rsid w:val="00A25B06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879FC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150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2D90"/>
    <w:rsid w:val="00B65EB4"/>
    <w:rsid w:val="00B67E8F"/>
    <w:rsid w:val="00B71E03"/>
    <w:rsid w:val="00B74519"/>
    <w:rsid w:val="00B7659F"/>
    <w:rsid w:val="00B8167C"/>
    <w:rsid w:val="00B82C19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D6BF6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587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4DCF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47F6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3E02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86B85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3EB1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44BA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1587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C81587"/>
    <w:pPr>
      <w:keepNext/>
      <w:numPr>
        <w:numId w:val="2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C81587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C81587"/>
    <w:pPr>
      <w:keepNext/>
      <w:numPr>
        <w:ilvl w:val="2"/>
        <w:numId w:val="2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C81587"/>
    <w:pPr>
      <w:keepNext/>
      <w:numPr>
        <w:ilvl w:val="3"/>
        <w:numId w:val="2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C81587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C81587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C815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C815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C815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C81587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C81587"/>
    <w:pPr>
      <w:keepLines/>
      <w:numPr>
        <w:ilvl w:val="8"/>
        <w:numId w:val="2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C81587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C81587"/>
    <w:pPr>
      <w:keepNext/>
      <w:keepLines/>
      <w:numPr>
        <w:ilvl w:val="6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C81587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C81587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C81587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C81587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C81587"/>
    <w:pPr>
      <w:keepNext/>
      <w:keepLines/>
      <w:numPr>
        <w:ilvl w:val="5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C81587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C81587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C81587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C81587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C81587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C81587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C81587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C81587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C81587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C81587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C81587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C81587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C81587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C81587"/>
    <w:pPr>
      <w:ind w:left="1260"/>
    </w:pPr>
  </w:style>
  <w:style w:type="paragraph" w:styleId="50">
    <w:name w:val="toc 5"/>
    <w:basedOn w:val="a0"/>
    <w:next w:val="a0"/>
    <w:autoRedefine/>
    <w:rsid w:val="00C81587"/>
    <w:pPr>
      <w:ind w:left="1680"/>
    </w:pPr>
  </w:style>
  <w:style w:type="paragraph" w:styleId="60">
    <w:name w:val="toc 6"/>
    <w:basedOn w:val="a0"/>
    <w:next w:val="a0"/>
    <w:autoRedefine/>
    <w:rsid w:val="00C81587"/>
    <w:pPr>
      <w:ind w:left="2100"/>
    </w:pPr>
  </w:style>
  <w:style w:type="paragraph" w:styleId="70">
    <w:name w:val="toc 7"/>
    <w:basedOn w:val="a0"/>
    <w:next w:val="a0"/>
    <w:autoRedefine/>
    <w:rsid w:val="00C81587"/>
    <w:pPr>
      <w:ind w:left="2520"/>
    </w:pPr>
  </w:style>
  <w:style w:type="paragraph" w:styleId="80">
    <w:name w:val="toc 8"/>
    <w:basedOn w:val="a0"/>
    <w:next w:val="a0"/>
    <w:autoRedefine/>
    <w:rsid w:val="00C81587"/>
    <w:pPr>
      <w:ind w:left="2940"/>
    </w:pPr>
  </w:style>
  <w:style w:type="paragraph" w:styleId="90">
    <w:name w:val="toc 9"/>
    <w:basedOn w:val="a0"/>
    <w:next w:val="a0"/>
    <w:autoRedefine/>
    <w:rsid w:val="00C81587"/>
    <w:pPr>
      <w:ind w:left="3360"/>
    </w:pPr>
  </w:style>
  <w:style w:type="paragraph" w:styleId="a8">
    <w:name w:val="Document Map"/>
    <w:basedOn w:val="a0"/>
    <w:semiHidden/>
    <w:rsid w:val="00C81587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C81587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C81587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C81587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C81587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C81587"/>
    <w:rPr>
      <w:color w:val="0000FF"/>
      <w:u w:val="single"/>
    </w:rPr>
  </w:style>
  <w:style w:type="character" w:styleId="aa">
    <w:name w:val="annotation reference"/>
    <w:basedOn w:val="a1"/>
    <w:semiHidden/>
    <w:rsid w:val="00C81587"/>
    <w:rPr>
      <w:sz w:val="21"/>
      <w:szCs w:val="21"/>
    </w:rPr>
  </w:style>
  <w:style w:type="paragraph" w:styleId="ab">
    <w:name w:val="annotation text"/>
    <w:basedOn w:val="a0"/>
    <w:link w:val="Char0"/>
    <w:semiHidden/>
    <w:rsid w:val="00C81587"/>
    <w:pPr>
      <w:jc w:val="left"/>
    </w:pPr>
  </w:style>
  <w:style w:type="paragraph" w:styleId="ac">
    <w:name w:val="annotation subject"/>
    <w:basedOn w:val="ab"/>
    <w:next w:val="ab"/>
    <w:semiHidden/>
    <w:rsid w:val="00C81587"/>
    <w:rPr>
      <w:b/>
      <w:bCs/>
    </w:rPr>
  </w:style>
  <w:style w:type="paragraph" w:styleId="ad">
    <w:name w:val="Balloon Text"/>
    <w:basedOn w:val="a0"/>
    <w:semiHidden/>
    <w:rsid w:val="00C81587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C81587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C81587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C81587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C81587"/>
    <w:pPr>
      <w:numPr>
        <w:ilvl w:val="4"/>
        <w:numId w:val="2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C81587"/>
    <w:pPr>
      <w:numPr>
        <w:ilvl w:val="7"/>
        <w:numId w:val="2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C81587"/>
    <w:pPr>
      <w:numPr>
        <w:ilvl w:val="4"/>
        <w:numId w:val="3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C81587"/>
    <w:pPr>
      <w:numPr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C81587"/>
    <w:pPr>
      <w:numPr>
        <w:ilvl w:val="1"/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C81587"/>
    <w:pPr>
      <w:numPr>
        <w:numId w:val="3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C81587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C81587"/>
    <w:pPr>
      <w:numPr>
        <w:ilvl w:val="1"/>
      </w:numPr>
    </w:pPr>
  </w:style>
  <w:style w:type="paragraph" w:customStyle="1" w:styleId="ItemIndent1">
    <w:name w:val="Item Indent_1"/>
    <w:basedOn w:val="a0"/>
    <w:qFormat/>
    <w:rsid w:val="00C81587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C81587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C81587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C81587"/>
    <w:pPr>
      <w:numPr>
        <w:ilvl w:val="2"/>
      </w:numPr>
    </w:pPr>
  </w:style>
  <w:style w:type="paragraph" w:customStyle="1" w:styleId="ItemIndent3">
    <w:name w:val="Item Indent_3"/>
    <w:basedOn w:val="a0"/>
    <w:rsid w:val="00C81587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C81587"/>
    <w:pPr>
      <w:numPr>
        <w:ilvl w:val="3"/>
        <w:numId w:val="3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C81587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C81587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C81587"/>
    <w:rPr>
      <w:rFonts w:eastAsia="楷体_GB2312"/>
      <w:sz w:val="21"/>
    </w:rPr>
  </w:style>
  <w:style w:type="table" w:customStyle="1" w:styleId="FigureTable">
    <w:name w:val="Figure Table"/>
    <w:basedOn w:val="a7"/>
    <w:rsid w:val="00C81587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C81587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C81587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C81587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C81587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C81587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C81587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C81587"/>
    <w:pPr>
      <w:numPr>
        <w:ilvl w:val="5"/>
        <w:numId w:val="3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C81587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C81587"/>
    <w:pPr>
      <w:ind w:left="1134"/>
    </w:pPr>
  </w:style>
  <w:style w:type="paragraph" w:customStyle="1" w:styleId="TerminalDisplayIndent2">
    <w:name w:val="Terminal Display Indent_2"/>
    <w:basedOn w:val="TerminalDisplay"/>
    <w:rsid w:val="00C81587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C81587"/>
    <w:rPr>
      <w:rFonts w:ascii="Futura Hv" w:hAnsi="Futura Hv"/>
    </w:rPr>
  </w:style>
  <w:style w:type="paragraph" w:customStyle="1" w:styleId="Spacer">
    <w:name w:val="Spacer"/>
    <w:next w:val="a0"/>
    <w:link w:val="SpacerChar"/>
    <w:rsid w:val="00C81587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C81587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C81587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C81587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C81587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C81587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C81587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C81587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C81587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C81587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C81587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C81587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C81587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C81587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C81587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C81587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C81587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C81587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C81587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C81587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C81587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C81587"/>
    <w:pPr>
      <w:numPr>
        <w:numId w:val="5"/>
      </w:numPr>
    </w:pPr>
  </w:style>
  <w:style w:type="numbering" w:styleId="111111">
    <w:name w:val="Outline List 1"/>
    <w:basedOn w:val="a3"/>
    <w:rsid w:val="00C81587"/>
    <w:pPr>
      <w:numPr>
        <w:numId w:val="6"/>
      </w:numPr>
    </w:pPr>
  </w:style>
  <w:style w:type="character" w:customStyle="1" w:styleId="ItemStepChar">
    <w:name w:val="Item Step Char"/>
    <w:basedOn w:val="a1"/>
    <w:link w:val="ItemStep"/>
    <w:rsid w:val="00C81587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C81587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C81587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C81587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C81587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C81587"/>
    <w:pPr>
      <w:widowControl w:val="0"/>
      <w:jc w:val="left"/>
    </w:pPr>
  </w:style>
  <w:style w:type="table" w:styleId="31">
    <w:name w:val="Table Colorful 3"/>
    <w:basedOn w:val="a2"/>
    <w:rsid w:val="00C81587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C81587"/>
    <w:pPr>
      <w:ind w:left="840" w:hanging="420"/>
    </w:pPr>
  </w:style>
  <w:style w:type="character" w:styleId="afd">
    <w:name w:val="Strong"/>
    <w:basedOn w:val="a1"/>
    <w:uiPriority w:val="22"/>
    <w:qFormat/>
    <w:rsid w:val="00C81587"/>
    <w:rPr>
      <w:b/>
      <w:bCs/>
    </w:rPr>
  </w:style>
  <w:style w:type="paragraph" w:styleId="afe">
    <w:name w:val="Normal (Web)"/>
    <w:basedOn w:val="a0"/>
    <w:uiPriority w:val="99"/>
    <w:unhideWhenUsed/>
    <w:rsid w:val="00C81587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KF3849\&#26700;&#38754;\7&#26376;29&#26085;%20tra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19FBB-186F-4F32-B4B3-B8B3B027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105</TotalTime>
  <Pages>2</Pages>
  <Words>2698</Words>
  <Characters>10213</Characters>
  <Application>Microsoft Office Word</Application>
  <DocSecurity>0</DocSecurity>
  <Lines>736</Lines>
  <Paragraphs>626</Paragraphs>
  <ScaleCrop>false</ScaleCrop>
  <Company/>
  <LinksUpToDate>false</LinksUpToDate>
  <CharactersWithSpaces>10563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108</cp:revision>
  <cp:lastPrinted>2010-05-04T10:01:00Z</cp:lastPrinted>
  <dcterms:created xsi:type="dcterms:W3CDTF">2014-07-09T08:19:00Z</dcterms:created>
  <dcterms:modified xsi:type="dcterms:W3CDTF">2014-07-31T10:34:00Z</dcterms:modified>
</cp:coreProperties>
</file>